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DD7AB61" w14:textId="3F9E8F83" w:rsidR="006B202F" w:rsidRPr="00535962" w:rsidRDefault="00AC084F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C62F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406206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5C190B">
                                      <w:rPr>
                                        <w:rStyle w:val="Style2"/>
                                      </w:rPr>
                                      <w:t>0020</w:t>
                                    </w:r>
                                  </w:p>
                                </w:sdtContent>
                              </w:sdt>
                              <w:p w14:paraId="74C73DA4" w14:textId="77777777" w:rsidR="007058F3" w:rsidRDefault="007058F3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DD7AB61" w14:textId="3F9E8F83" w:rsidR="006B202F" w:rsidRPr="00535962" w:rsidRDefault="00AC084F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06206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C62F0">
                                <w:rPr>
                                  <w:rStyle w:val="Style2"/>
                                </w:rPr>
                                <w:t>3</w:t>
                              </w:r>
                              <w:r w:rsidR="00406206">
                                <w:rPr>
                                  <w:rStyle w:val="Style2"/>
                                </w:rPr>
                                <w:t>-</w:t>
                              </w:r>
                              <w:r w:rsidR="005C190B">
                                <w:rPr>
                                  <w:rStyle w:val="Style2"/>
                                </w:rPr>
                                <w:t>0020</w:t>
                              </w:r>
                            </w:p>
                          </w:sdtContent>
                        </w:sdt>
                        <w:p w14:paraId="74C73DA4" w14:textId="77777777" w:rsidR="007058F3" w:rsidRDefault="007058F3"/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411E6F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411E6F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411E6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411E6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11E6F">
                              <w:fldChar w:fldCharType="begin"/>
                            </w:r>
                            <w:r w:rsidR="00411E6F">
                              <w:instrText xml:space="preserve"> NUMPAGES   \* MERGEFORMAT </w:instrText>
                            </w:r>
                            <w:r w:rsidR="00411E6F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11E6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11E6F">
                        <w:fldChar w:fldCharType="begin"/>
                      </w:r>
                      <w:r w:rsidR="00411E6F">
                        <w:instrText xml:space="preserve"> NUMPAGES   \* MERGEFORMAT </w:instrText>
                      </w:r>
                      <w:r w:rsidR="00411E6F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11E6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A10E" w14:textId="77777777" w:rsidR="001175F4" w:rsidRDefault="001175F4" w:rsidP="001007E7">
      <w:pPr>
        <w:spacing w:after="0" w:line="240" w:lineRule="auto"/>
      </w:pPr>
      <w:r>
        <w:separator/>
      </w:r>
    </w:p>
  </w:endnote>
  <w:endnote w:type="continuationSeparator" w:id="0">
    <w:p w14:paraId="5BAEA281" w14:textId="77777777" w:rsidR="001175F4" w:rsidRDefault="001175F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78643" w14:textId="77777777" w:rsidR="001175F4" w:rsidRDefault="001175F4" w:rsidP="001007E7">
      <w:pPr>
        <w:spacing w:after="0" w:line="240" w:lineRule="auto"/>
      </w:pPr>
      <w:r>
        <w:separator/>
      </w:r>
    </w:p>
  </w:footnote>
  <w:footnote w:type="continuationSeparator" w:id="0">
    <w:p w14:paraId="64F4A16B" w14:textId="77777777" w:rsidR="001175F4" w:rsidRDefault="001175F4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5C190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206D0D-DBC8-48D1-887C-0183020897E2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</cp:revision>
  <cp:lastPrinted>2011-03-04T18:41:00Z</cp:lastPrinted>
  <dcterms:created xsi:type="dcterms:W3CDTF">2023-03-08T19:18:00Z</dcterms:created>
  <dcterms:modified xsi:type="dcterms:W3CDTF">2023-03-08T19:18:00Z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